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A3A36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F9552A" w:rsidRDefault="003D465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794E17" w:rsidRPr="00EC6232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EC6232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3D465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3D465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F9552A" w:rsidRDefault="003D465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794E17" w:rsidRDefault="00794E17" w:rsidP="00794E17">
      <w:pPr>
        <w:pStyle w:val="1"/>
      </w:pPr>
    </w:p>
    <w:p w:rsidR="00FB001B" w:rsidRPr="004C6E55" w:rsidRDefault="00367816" w:rsidP="00367816">
      <w:pPr>
        <w:pStyle w:val="1"/>
        <w:rPr>
          <w:sz w:val="24"/>
        </w:rPr>
      </w:pPr>
      <w:r w:rsidRPr="004C6E55">
        <w:rPr>
          <w:sz w:val="24"/>
        </w:rPr>
        <w:t>ПРОТОКОЛ</w:t>
      </w:r>
      <w:r w:rsidR="00FB001B" w:rsidRPr="004C6E55">
        <w:rPr>
          <w:sz w:val="24"/>
        </w:rPr>
        <w:br/>
      </w:r>
      <w:r w:rsidR="004C6E55" w:rsidRPr="00332D37">
        <w:rPr>
          <w:sz w:val="24"/>
        </w:rPr>
        <w:t xml:space="preserve">проведения исследований (испытаний) и измерений </w:t>
      </w:r>
      <w:r w:rsidR="00FC4076" w:rsidRPr="004C6E55">
        <w:rPr>
          <w:sz w:val="24"/>
        </w:rPr>
        <w:t>напряженности</w:t>
      </w:r>
      <w:r w:rsidR="005859B9" w:rsidRPr="004C6E55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BA5A3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1.2.0.5А (1.2.0.3А)- Н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:</w:t>
      </w:r>
      <w:fldSimple w:instr=" DOCVARIABLE izm_date \* MERGEFORMAT ">
        <w:r w:rsidR="003D4655">
          <w:t xml:space="preserve">02.11.2016 (14.11.2016) </w:t>
        </w:r>
      </w:fldSimple>
    </w:p>
    <w:p w:rsidR="00F17946" w:rsidRDefault="00F17946" w:rsidP="00F17946">
      <w:pPr>
        <w:pStyle w:val="a6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F17946" w:rsidRPr="00367816" w:rsidRDefault="00F17946" w:rsidP="007A1E4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fldSimple w:instr=" DOCVARIABLE rbtd_name \* MERGEFORMAT ">
        <w:r w:rsidR="00BA5A33" w:rsidRPr="00BA5A33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F17946" w:rsidRPr="00367816" w:rsidRDefault="00F17946" w:rsidP="007A1E4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BA5A33" w:rsidRPr="00BA5A33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F17946" w:rsidRPr="00710271" w:rsidRDefault="00F17946" w:rsidP="00F17946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BA5A33" w:rsidRPr="00BA5A33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F17946" w:rsidRPr="007A1E4C" w:rsidRDefault="00F17946" w:rsidP="00F17946">
      <w:pPr>
        <w:pStyle w:val="a6"/>
      </w:pPr>
      <w:r w:rsidRPr="007A1E4C">
        <w:t>3</w:t>
      </w:r>
      <w:r w:rsidRPr="0092778A">
        <w:t>. Сведения о рабочем месте</w:t>
      </w:r>
      <w:r w:rsidRPr="007A1E4C">
        <w:t>:</w:t>
      </w:r>
    </w:p>
    <w:p w:rsidR="00F17946" w:rsidRPr="00710271" w:rsidRDefault="00F17946" w:rsidP="00F17946">
      <w:r w:rsidRPr="007A1E4C">
        <w:t>3</w:t>
      </w:r>
      <w:r w:rsidRPr="00710271">
        <w:t>.1. Номер рабочего места:</w:t>
      </w:r>
      <w:fldSimple w:instr=" DOCVARIABLE rm_number \* MERGEFORMAT ">
        <w:r w:rsidR="00BA5A33" w:rsidRPr="00BA5A33">
          <w:rPr>
            <w:u w:val="single"/>
          </w:rPr>
          <w:t xml:space="preserve"> 1.2.0.5А (1.2.0.3А) </w:t>
        </w:r>
      </w:fldSimple>
      <w:r w:rsidRPr="00883461">
        <w:rPr>
          <w:rStyle w:val="aa"/>
        </w:rPr>
        <w:t> </w:t>
      </w:r>
    </w:p>
    <w:p w:rsidR="00F17946" w:rsidRPr="00710271" w:rsidRDefault="00F17946" w:rsidP="00F17946">
      <w:r w:rsidRPr="007A1E4C">
        <w:t>3</w:t>
      </w:r>
      <w:r w:rsidRPr="00710271">
        <w:t>.2. Наименование рабочего места:</w:t>
      </w:r>
      <w:fldSimple w:instr=" DOCVARIABLE rm_name \* MERGEFORMAT ">
        <w:r w:rsidR="00BA5A33" w:rsidRPr="00BA5A33">
          <w:rPr>
            <w:rStyle w:val="aa"/>
          </w:rPr>
          <w:t xml:space="preserve"> Воспитатель </w:t>
        </w:r>
      </w:fldSimple>
    </w:p>
    <w:p w:rsidR="00F17946" w:rsidRPr="00710271" w:rsidRDefault="00F17946" w:rsidP="00F17946">
      <w:r w:rsidRPr="007A1E4C">
        <w:t>3</w:t>
      </w:r>
      <w:r w:rsidRPr="00710271">
        <w:t>.3. Код по ОК 016-94:</w:t>
      </w:r>
      <w:fldSimple w:instr=" DOCVARIABLE codeok \* MERGEFORMAT ">
        <w:r w:rsidR="00BA5A33" w:rsidRPr="00BA5A33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BA5A33" w:rsidRPr="00BA5A33"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C4076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142D8B" w:rsidRPr="00376915" w:rsidTr="00FC4076">
        <w:trPr>
          <w:jc w:val="center"/>
        </w:trPr>
        <w:tc>
          <w:tcPr>
            <w:tcW w:w="5304" w:type="dxa"/>
            <w:vAlign w:val="center"/>
          </w:tcPr>
          <w:p w:rsidR="00142D8B" w:rsidRPr="00376915" w:rsidRDefault="00142D8B" w:rsidP="00142D8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1703</w:t>
            </w:r>
          </w:p>
        </w:tc>
        <w:tc>
          <w:tcPr>
            <w:tcW w:w="1768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0-798</w:t>
            </w:r>
          </w:p>
        </w:tc>
        <w:tc>
          <w:tcPr>
            <w:tcW w:w="1620" w:type="dxa"/>
            <w:vAlign w:val="center"/>
          </w:tcPr>
          <w:p w:rsidR="00142D8B" w:rsidRPr="00376915" w:rsidRDefault="00142D8B" w:rsidP="00883461">
            <w:pPr>
              <w:pStyle w:val="a8"/>
            </w:pPr>
            <w:r>
              <w:t>09.02.2017</w:t>
            </w:r>
          </w:p>
        </w:tc>
      </w:tr>
    </w:tbl>
    <w:p w:rsidR="00234932" w:rsidRPr="007A1E4C" w:rsidRDefault="00576095" w:rsidP="007A1E4C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1A7043" w:rsidP="007A1E4C">
      <w:pPr>
        <w:jc w:val="both"/>
      </w:pPr>
      <w:fldSimple w:instr=" DOCVARIABLE izm_nd_new \* MERGEFORMAT ">
        <w:r w:rsidR="00142D8B" w:rsidRPr="00142D8B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973EBC" w:rsidRDefault="005859B9" w:rsidP="00973EBC">
      <w:pPr>
        <w:pStyle w:val="a6"/>
        <w:jc w:val="both"/>
        <w:rPr>
          <w:b w:val="0"/>
          <w:i/>
        </w:rPr>
      </w:pPr>
      <w:r>
        <w:t>6</w:t>
      </w:r>
      <w:r w:rsidRPr="005859B9">
        <w:t xml:space="preserve">. Краткое описание выполняемой работы: </w:t>
      </w:r>
      <w:fldSimple w:instr=" DOCVARIABLE operac \* MERGEFORMAT ">
        <w:r w:rsidR="00343D48" w:rsidRPr="00CA04FD">
          <w:rPr>
            <w:b w:val="0"/>
            <w:i/>
            <w:sz w:val="24"/>
          </w:rPr>
          <w:t xml:space="preserve"> планирует и организует жизнедеятельность детей и осуществляет их воспитание. </w:t>
        </w:r>
      </w:fldSimple>
      <w:bookmarkStart w:id="7" w:name="_GoBack"/>
      <w:bookmarkEnd w:id="7"/>
    </w:p>
    <w:p w:rsidR="00FC4076" w:rsidRPr="00973EBC" w:rsidRDefault="00FC4076" w:rsidP="00973EBC">
      <w:pPr>
        <w:pStyle w:val="a6"/>
        <w:jc w:val="both"/>
        <w:rPr>
          <w:b w:val="0"/>
          <w:i/>
        </w:rPr>
      </w:pPr>
      <w:r w:rsidRPr="007A1E4C">
        <w:t>7</w:t>
      </w:r>
      <w:r w:rsidRPr="00FC4076">
        <w:t>.Фактические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FC4076" w:rsidTr="00142D8B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8" w:name="main_table"/>
            <w:bookmarkStart w:id="9" w:name="param_column"/>
            <w:bookmarkEnd w:id="8"/>
            <w:bookmarkEnd w:id="9"/>
            <w:r w:rsidRPr="00FC4076">
              <w:t>Показатели напряженности</w:t>
            </w:r>
          </w:p>
          <w:p w:rsidR="00FC4076" w:rsidRPr="00FC4076" w:rsidRDefault="00FC4076" w:rsidP="00FC4076">
            <w:pPr>
              <w:pStyle w:val="a8"/>
            </w:pPr>
            <w:r w:rsidRPr="00FC4076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0" w:name="fact_column"/>
            <w:bookmarkEnd w:id="10"/>
            <w:r w:rsidRPr="00FC4076">
              <w:t>Фактическое значение</w:t>
            </w:r>
            <w:r w:rsidRPr="00FC4076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1" w:name="norm_column"/>
            <w:bookmarkEnd w:id="11"/>
            <w:r w:rsidRPr="00FC4076">
              <w:t>Предельно допустимое</w:t>
            </w:r>
            <w:r w:rsidRPr="00FC4076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FC4076" w:rsidRDefault="00FC4076" w:rsidP="00FC4076">
            <w:pPr>
              <w:pStyle w:val="a8"/>
            </w:pPr>
            <w:bookmarkStart w:id="12" w:name="kut_column"/>
            <w:bookmarkEnd w:id="12"/>
            <w:r w:rsidRPr="00FC4076">
              <w:t>Класс условий труда</w:t>
            </w:r>
          </w:p>
        </w:tc>
      </w:tr>
      <w:tr w:rsidR="00FC4076" w:rsidRPr="00FC4076" w:rsidTr="00142D8B">
        <w:trPr>
          <w:jc w:val="center"/>
        </w:trPr>
        <w:tc>
          <w:tcPr>
            <w:tcW w:w="4274" w:type="dxa"/>
            <w:vAlign w:val="center"/>
          </w:tcPr>
          <w:p w:rsidR="00FC4076" w:rsidRPr="00FC4076" w:rsidRDefault="00FC4076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FC4076" w:rsidRDefault="00FC4076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3" w:name="s06"/>
            <w:bookmarkEnd w:id="13"/>
            <w:r w:rsidRPr="00FC4076">
              <w:t>Плотность сигналов (световых, звуковых) и сообщений в среднем за 1 ч работы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120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175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4" w:name="s07"/>
            <w:bookmarkEnd w:id="14"/>
            <w:r w:rsidRPr="00FC4076">
              <w:t>Число производственных объектов одновременного наблюдения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10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cantSplit/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5" w:name="s09"/>
            <w:bookmarkEnd w:id="15"/>
            <w:r w:rsidRPr="00FC4076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50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6" w:name="s13"/>
            <w:bookmarkEnd w:id="16"/>
            <w:r w:rsidRPr="00FC4076">
              <w:t>Нагрузка на голосовой аппарат (суммарное количество часов, наговариваемое в неделю)</w:t>
            </w:r>
            <w:r>
              <w:t>, час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18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до 20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  <w:rPr>
                <w:b/>
              </w:rPr>
            </w:pPr>
            <w:r w:rsidRPr="00FC4076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7" w:name="s18"/>
            <w:bookmarkEnd w:id="17"/>
            <w:r w:rsidRPr="00FC4076">
              <w:t>Число элементов (приемов), необходимых для реализации простого задания или в многократно повторяющихся операциях</w:t>
            </w:r>
            <w:r>
              <w:t>, ед.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7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более 6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2</w:t>
            </w:r>
          </w:p>
        </w:tc>
      </w:tr>
      <w:tr w:rsidR="00142D8B" w:rsidRPr="00FC4076" w:rsidTr="00142D8B">
        <w:trPr>
          <w:jc w:val="center"/>
        </w:trPr>
        <w:tc>
          <w:tcPr>
            <w:tcW w:w="4274" w:type="dxa"/>
            <w:vAlign w:val="center"/>
          </w:tcPr>
          <w:p w:rsidR="00142D8B" w:rsidRPr="00FC4076" w:rsidRDefault="00142D8B" w:rsidP="00FC4076">
            <w:pPr>
              <w:pStyle w:val="a8"/>
              <w:jc w:val="left"/>
            </w:pPr>
            <w:bookmarkStart w:id="18" w:name="s21"/>
            <w:bookmarkEnd w:id="18"/>
            <w:r w:rsidRPr="00FC4076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142D8B" w:rsidRPr="00FC4076" w:rsidRDefault="00142D8B" w:rsidP="003731CA">
            <w:pPr>
              <w:pStyle w:val="a8"/>
            </w:pPr>
            <w:r>
              <w:t>0</w:t>
            </w:r>
          </w:p>
        </w:tc>
        <w:tc>
          <w:tcPr>
            <w:tcW w:w="2207" w:type="dxa"/>
            <w:vAlign w:val="center"/>
          </w:tcPr>
          <w:p w:rsidR="00142D8B" w:rsidRPr="00FC4076" w:rsidRDefault="00142D8B" w:rsidP="00FC4076">
            <w:pPr>
              <w:pStyle w:val="a8"/>
            </w:pPr>
            <w:r w:rsidRPr="00FC4076">
              <w:t>менее 80</w:t>
            </w:r>
          </w:p>
        </w:tc>
        <w:tc>
          <w:tcPr>
            <w:tcW w:w="1474" w:type="dxa"/>
            <w:vAlign w:val="center"/>
          </w:tcPr>
          <w:p w:rsidR="00142D8B" w:rsidRPr="00FC4076" w:rsidRDefault="00142D8B" w:rsidP="00FC4076">
            <w:pPr>
              <w:pStyle w:val="a8"/>
            </w:pPr>
            <w:r>
              <w:t>1</w:t>
            </w:r>
          </w:p>
        </w:tc>
      </w:tr>
    </w:tbl>
    <w:p w:rsidR="00973EBC" w:rsidRDefault="005859B9" w:rsidP="00BF498E">
      <w:r w:rsidRPr="00FC4076">
        <w:rPr>
          <w:rStyle w:val="a7"/>
        </w:rPr>
        <w:t>8</w:t>
      </w:r>
      <w:r w:rsidR="00D76DF8" w:rsidRPr="00FC4076">
        <w:rPr>
          <w:rStyle w:val="a7"/>
        </w:rPr>
        <w:t>. Заключение:</w:t>
      </w:r>
      <w:r w:rsidR="00D76DF8" w:rsidRPr="00FC4076">
        <w:rPr>
          <w:rStyle w:val="a7"/>
        </w:rPr>
        <w:br/>
      </w:r>
      <w:fldSimple w:instr=" DOCVARIABLE att_zakl \* MERGEFORMAT ">
        <w:r w:rsidR="00920027" w:rsidRPr="00920027">
          <w:rPr>
            <w:bCs/>
          </w:rPr>
          <w:t>-</w:t>
        </w:r>
        <w:r w:rsidR="00920027">
          <w:t xml:space="preserve"> фактический уровень вредного фактора соответствует гигиеническим нормативам; </w:t>
        </w:r>
      </w:fldSimple>
      <w:r w:rsidR="00D76DF8" w:rsidRPr="00755564">
        <w:br/>
        <w:t>- класс</w:t>
      </w:r>
      <w:r w:rsidR="00426B3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920027">
          <w:t xml:space="preserve"> 2 </w:t>
        </w:r>
      </w:fldSimple>
    </w:p>
    <w:p w:rsidR="006C28B3" w:rsidRPr="00973EBC" w:rsidRDefault="005859B9" w:rsidP="00BF498E">
      <w:pPr>
        <w:rPr>
          <w:rStyle w:val="a7"/>
          <w:b w:val="0"/>
          <w:color w:val="auto"/>
          <w:sz w:val="22"/>
        </w:rPr>
      </w:pPr>
      <w:r w:rsidRPr="00BF498E">
        <w:rPr>
          <w:rStyle w:val="a7"/>
        </w:rPr>
        <w:t>9</w:t>
      </w:r>
      <w:r w:rsidR="006C28B3" w:rsidRPr="00BF498E">
        <w:rPr>
          <w:rStyle w:val="a7"/>
        </w:rPr>
        <w:t xml:space="preserve">. </w:t>
      </w:r>
      <w:r w:rsidR="00563E94" w:rsidRPr="00BF498E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D4655" w:rsidTr="003D465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D4655" w:rsidRDefault="003D4655" w:rsidP="00AA46ED">
            <w:pPr>
              <w:pStyle w:val="a8"/>
            </w:pPr>
            <w:r w:rsidRPr="003D4655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3D465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D4655" w:rsidRDefault="003D4655" w:rsidP="00AA46ED">
            <w:pPr>
              <w:pStyle w:val="a8"/>
            </w:pPr>
            <w:r w:rsidRPr="003D4655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3D465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D465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3D465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3D4655" w:rsidRDefault="003D4655" w:rsidP="00AA46ED">
            <w:pPr>
              <w:pStyle w:val="a8"/>
            </w:pPr>
            <w:r w:rsidRPr="003D4655">
              <w:t>Колесников Д.А.</w:t>
            </w:r>
          </w:p>
        </w:tc>
      </w:tr>
      <w:tr w:rsidR="00AA46ED" w:rsidRPr="003D4655" w:rsidTr="003D465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3D4655" w:rsidRDefault="003D4655" w:rsidP="00AA46ED">
            <w:pPr>
              <w:pStyle w:val="a8"/>
              <w:rPr>
                <w:b/>
                <w:vertAlign w:val="superscript"/>
              </w:rPr>
            </w:pPr>
            <w:r w:rsidRPr="003D465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3D465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3D4655" w:rsidRDefault="003D4655" w:rsidP="00AA46ED">
            <w:pPr>
              <w:pStyle w:val="a8"/>
              <w:rPr>
                <w:b/>
                <w:vertAlign w:val="superscript"/>
              </w:rPr>
            </w:pPr>
            <w:r w:rsidRPr="003D465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3D465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3D4655" w:rsidRDefault="003D4655" w:rsidP="00AA46ED">
            <w:pPr>
              <w:pStyle w:val="a8"/>
              <w:rPr>
                <w:b/>
                <w:vertAlign w:val="superscript"/>
              </w:rPr>
            </w:pPr>
            <w:r w:rsidRPr="003D465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3D465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3D4655" w:rsidRDefault="003D4655" w:rsidP="00AA46ED">
            <w:pPr>
              <w:pStyle w:val="a8"/>
              <w:rPr>
                <w:b/>
                <w:vertAlign w:val="superscript"/>
              </w:rPr>
            </w:pPr>
            <w:r w:rsidRPr="003D4655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F3123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E4C" w:rsidRDefault="007A1E4C" w:rsidP="0076042D">
      <w:pPr>
        <w:pStyle w:val="a9"/>
      </w:pPr>
      <w:r>
        <w:separator/>
      </w:r>
    </w:p>
  </w:endnote>
  <w:endnote w:type="continuationSeparator" w:id="1">
    <w:p w:rsidR="007A1E4C" w:rsidRDefault="007A1E4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76042D">
      <w:tc>
        <w:tcPr>
          <w:tcW w:w="4428" w:type="dxa"/>
        </w:tcPr>
        <w:p w:rsidR="00EE2799" w:rsidRPr="003D5592" w:rsidRDefault="00BA5A3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1.2.0.5А (1.2.0.3А)- Н</w:t>
          </w:r>
        </w:p>
      </w:tc>
      <w:tc>
        <w:tcPr>
          <w:tcW w:w="720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1A7043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1A7043" w:rsidRPr="009E2A4C">
            <w:rPr>
              <w:rStyle w:val="ad"/>
              <w:sz w:val="20"/>
              <w:szCs w:val="20"/>
            </w:rPr>
            <w:fldChar w:fldCharType="separate"/>
          </w:r>
          <w:r w:rsidR="00BA5A33">
            <w:rPr>
              <w:rStyle w:val="ad"/>
              <w:noProof/>
              <w:sz w:val="20"/>
              <w:szCs w:val="20"/>
            </w:rPr>
            <w:t>1</w:t>
          </w:r>
          <w:r w:rsidR="001A7043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BA5A33" w:rsidRPr="00BA5A33">
              <w:rPr>
                <w:rStyle w:val="ad"/>
                <w:noProof/>
                <w:sz w:val="20"/>
              </w:rPr>
              <w:t>1</w:t>
            </w:r>
          </w:fldSimple>
        </w:p>
      </w:tc>
    </w:tr>
  </w:tbl>
  <w:p w:rsidR="00EE2799" w:rsidRDefault="00EE279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E4C" w:rsidRDefault="007A1E4C" w:rsidP="0076042D">
      <w:pPr>
        <w:pStyle w:val="a9"/>
      </w:pPr>
      <w:r>
        <w:separator/>
      </w:r>
    </w:p>
  </w:footnote>
  <w:footnote w:type="continuationSeparator" w:id="1">
    <w:p w:rsidR="007A1E4C" w:rsidRDefault="007A1E4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16;  1.2.0.3А, 1.2.0.4А (1.2.0.3А), 1.2.0.5А (1.2.0.3А), 1.2.0.6А (1.2.0.3А), 1.2.0.7А (1.2.0.3А), 1.2.0.8А (1.2.0.3А), 1.2.0.9А (1.2.0.3А), 1.2.0.10А (1.2.0.3А), 1.2.0.11А (1.2.0.3А), 1.2.0.12А (1.2.0.3А), 1.2.0.13А (1.2.0.3А), 1.2.0.14А (1.2.0.3А), 1.2.0.15А (1.2.0.3А), 1.2.0.16А (1.2.0.3А), 1.2.0.17А (1.2.0.3А), 1.2.0.18А (1.2.0.3А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 "/>
    <w:docVar w:name="ceh_info" w:val=" Педагогический персонал"/>
    <w:docVar w:name="class" w:val=" 2 "/>
    <w:docVar w:name="close_doc_flag" w:val="0"/>
    <w:docVar w:name="co_classes" w:val="   "/>
    <w:docVar w:name="codeok" w:val=" 20437 "/>
    <w:docVar w:name="codeok " w:val="    "/>
    <w:docVar w:name="col18" w:val=" 0 "/>
    <w:docVar w:name="colrab" w:val=" 2 "/>
    <w:docVar w:name="colrab_anal" w:val=" 21 "/>
    <w:docVar w:name="colraball" w:val="    "/>
    <w:docVar w:name="colwom" w:val=" 2 "/>
    <w:docVar w:name="D_dog" w:val="28.10.2016"/>
    <w:docVar w:name="D_prikaz" w:val="02.11.2016"/>
    <w:docVar w:name="fac_name" w:val="Напряженность"/>
    <w:docVar w:name="fac_name2" w:val="Напряженность"/>
    <w:docVar w:name="facid" w:val="14"/>
    <w:docVar w:name="fact_adr" w:val="   "/>
    <w:docVar w:name="factor_guid" w:val="24BFE493A34D4374A19747D4481B7E83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5А (1.2.0.3А)- Н "/>
    <w:docVar w:name="num_form" w:val="2"/>
    <w:docVar w:name="oborud" w:val=" ноутбук ICL "/>
    <w:docVar w:name="operac" w:val="  "/>
    <w:docVar w:name="org_id" w:val="1"/>
    <w:docVar w:name="pers_guids" w:val="AE945F94DC8D41CA8D9FFE850075DBD7@073-374-299 78"/>
    <w:docVar w:name="pers_snils" w:val="AE945F94DC8D41CA8D9FFE850075DBD7@073-374-299 78"/>
    <w:docVar w:name="rab_250n" w:val="0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7ABD3240405E4557B515403CACD164A9"/>
    <w:docVar w:name="rm_id" w:val="10"/>
    <w:docVar w:name="rm_name" w:val=" Воспитатель "/>
    <w:docVar w:name="rm_number" w:val=" 1.2.0.5А (1.2.0.3А) "/>
    <w:docVar w:name="si_guids" w:val="3CFDDE1412F8494299B8A1080608791C@1703@09.02.2016@09.02.2017"/>
    <w:docVar w:name="sign_date" w:val="   "/>
    <w:docVar w:name="struct_info" w:val="    "/>
    <w:docVar w:name="template" w:val="napr_prg_sout.dot"/>
    <w:docVar w:name="timesmena" w:val="432"/>
    <w:docVar w:name="tools" w:val=" на рабочем месте не используются "/>
    <w:docVar w:name="version" w:val="51"/>
  </w:docVars>
  <w:rsids>
    <w:rsidRoot w:val="007A1E4C"/>
    <w:rsid w:val="00025683"/>
    <w:rsid w:val="00046815"/>
    <w:rsid w:val="0005566C"/>
    <w:rsid w:val="000D1F5B"/>
    <w:rsid w:val="00110025"/>
    <w:rsid w:val="001429B1"/>
    <w:rsid w:val="00142D8B"/>
    <w:rsid w:val="001607C8"/>
    <w:rsid w:val="001A7043"/>
    <w:rsid w:val="001F4D8D"/>
    <w:rsid w:val="00234932"/>
    <w:rsid w:val="002E55C6"/>
    <w:rsid w:val="00305B2F"/>
    <w:rsid w:val="00343D48"/>
    <w:rsid w:val="00367816"/>
    <w:rsid w:val="003876C3"/>
    <w:rsid w:val="003B3538"/>
    <w:rsid w:val="003C24DB"/>
    <w:rsid w:val="003D4655"/>
    <w:rsid w:val="003E5427"/>
    <w:rsid w:val="0040104A"/>
    <w:rsid w:val="00402CAC"/>
    <w:rsid w:val="00426B3D"/>
    <w:rsid w:val="00444410"/>
    <w:rsid w:val="0049416C"/>
    <w:rsid w:val="004A47AD"/>
    <w:rsid w:val="004C4DB2"/>
    <w:rsid w:val="004C6E55"/>
    <w:rsid w:val="004D1442"/>
    <w:rsid w:val="005006E4"/>
    <w:rsid w:val="00563E94"/>
    <w:rsid w:val="00576095"/>
    <w:rsid w:val="005859B9"/>
    <w:rsid w:val="005A3A36"/>
    <w:rsid w:val="005B466C"/>
    <w:rsid w:val="005B7FE8"/>
    <w:rsid w:val="005C0A9A"/>
    <w:rsid w:val="005C3A6C"/>
    <w:rsid w:val="00674E86"/>
    <w:rsid w:val="0069682B"/>
    <w:rsid w:val="006C28B3"/>
    <w:rsid w:val="007049EB"/>
    <w:rsid w:val="00705408"/>
    <w:rsid w:val="00710271"/>
    <w:rsid w:val="00717C9F"/>
    <w:rsid w:val="00745D40"/>
    <w:rsid w:val="0076042D"/>
    <w:rsid w:val="00794E17"/>
    <w:rsid w:val="007A1E4C"/>
    <w:rsid w:val="007A4C5E"/>
    <w:rsid w:val="007D1852"/>
    <w:rsid w:val="007D2CEA"/>
    <w:rsid w:val="00883461"/>
    <w:rsid w:val="008C5442"/>
    <w:rsid w:val="008C739D"/>
    <w:rsid w:val="008D5F6D"/>
    <w:rsid w:val="008E68DE"/>
    <w:rsid w:val="0090018A"/>
    <w:rsid w:val="0090588D"/>
    <w:rsid w:val="00920027"/>
    <w:rsid w:val="0092778A"/>
    <w:rsid w:val="00967790"/>
    <w:rsid w:val="00973EBC"/>
    <w:rsid w:val="009D10B8"/>
    <w:rsid w:val="00A12349"/>
    <w:rsid w:val="00A91908"/>
    <w:rsid w:val="00AA4551"/>
    <w:rsid w:val="00AA46ED"/>
    <w:rsid w:val="00AA4DCC"/>
    <w:rsid w:val="00AD14A4"/>
    <w:rsid w:val="00AD3E6D"/>
    <w:rsid w:val="00AD7C32"/>
    <w:rsid w:val="00AE00CC"/>
    <w:rsid w:val="00AF796F"/>
    <w:rsid w:val="00BA5029"/>
    <w:rsid w:val="00BA5A33"/>
    <w:rsid w:val="00BC2F3C"/>
    <w:rsid w:val="00BF498E"/>
    <w:rsid w:val="00C0116B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92F5E"/>
    <w:rsid w:val="00FB001B"/>
    <w:rsid w:val="00FC4076"/>
    <w:rsid w:val="00FD2BA8"/>
    <w:rsid w:val="00FE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0</TotalTime>
  <Pages>1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9</cp:revision>
  <dcterms:created xsi:type="dcterms:W3CDTF">2014-05-24T19:18:00Z</dcterms:created>
  <dcterms:modified xsi:type="dcterms:W3CDTF">2017-01-16T13:15:00Z</dcterms:modified>
</cp:coreProperties>
</file>